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137" w:rsidRDefault="00035137" w:rsidP="00035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PORTYNGTON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35137" w:rsidRDefault="00035137" w:rsidP="00035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Barnby</w:t>
      </w:r>
      <w:proofErr w:type="spellEnd"/>
      <w:r>
        <w:rPr>
          <w:rFonts w:ascii="Times New Roman" w:hAnsi="Times New Roman" w:cs="Times New Roman"/>
        </w:rPr>
        <w:t xml:space="preserve"> upon Don, West Riding of Yorkshire. Esquire.</w:t>
      </w:r>
    </w:p>
    <w:p w:rsidR="00035137" w:rsidRDefault="00035137" w:rsidP="00035137">
      <w:pPr>
        <w:rPr>
          <w:rFonts w:ascii="Times New Roman" w:hAnsi="Times New Roman" w:cs="Times New Roman"/>
        </w:rPr>
      </w:pPr>
    </w:p>
    <w:p w:rsidR="00035137" w:rsidRDefault="00035137" w:rsidP="00035137">
      <w:pPr>
        <w:rPr>
          <w:rFonts w:ascii="Times New Roman" w:hAnsi="Times New Roman" w:cs="Times New Roman"/>
        </w:rPr>
      </w:pPr>
    </w:p>
    <w:p w:rsidR="00035137" w:rsidRDefault="00035137" w:rsidP="00035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Cresacre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035137" w:rsidRDefault="00035137" w:rsidP="0003513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035137" w:rsidRDefault="00035137" w:rsidP="00035137">
      <w:pPr>
        <w:rPr>
          <w:rFonts w:ascii="Times New Roman" w:hAnsi="Times New Roman" w:cs="Times New Roman"/>
        </w:rPr>
      </w:pPr>
    </w:p>
    <w:p w:rsidR="00035137" w:rsidRDefault="00035137" w:rsidP="00035137">
      <w:pPr>
        <w:rPr>
          <w:rFonts w:ascii="Times New Roman" w:hAnsi="Times New Roman" w:cs="Times New Roman"/>
        </w:rPr>
      </w:pPr>
    </w:p>
    <w:p w:rsidR="00035137" w:rsidRDefault="00035137" w:rsidP="00035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August 2017</w:t>
      </w:r>
    </w:p>
    <w:p w:rsidR="006B2F86" w:rsidRPr="00E71FC3" w:rsidRDefault="000351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137" w:rsidRDefault="00035137" w:rsidP="00E71FC3">
      <w:r>
        <w:separator/>
      </w:r>
    </w:p>
  </w:endnote>
  <w:endnote w:type="continuationSeparator" w:id="0">
    <w:p w:rsidR="00035137" w:rsidRDefault="0003513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137" w:rsidRDefault="00035137" w:rsidP="00E71FC3">
      <w:r>
        <w:separator/>
      </w:r>
    </w:p>
  </w:footnote>
  <w:footnote w:type="continuationSeparator" w:id="0">
    <w:p w:rsidR="00035137" w:rsidRDefault="0003513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137"/>
    <w:rsid w:val="0003513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FDBB3D-21C5-459C-9141-62F561A28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513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2017-08-12T19:11:00Z</dcterms:created>
  <dcterms:modified xsi:type="dcterms:W3CDTF">2017-08-12T19:11:00Z</dcterms:modified>
</cp:coreProperties>
</file>